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5B8" w:rsidRDefault="007445B8">
      <w:r>
        <w:t>Tue / Thur is best time to reach instructor</w:t>
      </w:r>
    </w:p>
    <w:p w:rsidR="007445B8" w:rsidRDefault="007445B8">
      <w:r>
        <w:t>Will use imovie in class</w:t>
      </w:r>
    </w:p>
    <w:p w:rsidR="007445B8" w:rsidRDefault="007445B8">
      <w:r>
        <w:t>Produce DVD 10 min with opening sequence</w:t>
      </w:r>
    </w:p>
    <w:p w:rsidR="007445B8" w:rsidRDefault="007445B8">
      <w:r>
        <w:t>Areas of responsibility:</w:t>
      </w:r>
      <w:r>
        <w:br/>
        <w:t xml:space="preserve">  Producer/writer</w:t>
      </w:r>
      <w:r>
        <w:br/>
        <w:t xml:space="preserve">  Art Direction</w:t>
      </w:r>
      <w:r>
        <w:br/>
        <w:t xml:space="preserve">  Cinematography</w:t>
      </w:r>
      <w:r>
        <w:br/>
        <w:t xml:space="preserve">  Editor</w:t>
      </w:r>
    </w:p>
    <w:p w:rsidR="007445B8" w:rsidRDefault="007445B8">
      <w:r>
        <w:t>Present storyboard to class at next class</w:t>
      </w:r>
    </w:p>
    <w:p w:rsidR="007445B8" w:rsidRDefault="007445B8">
      <w:r>
        <w:t>Midterm – each person in group talks in birds of feather.  The whole set of people in similar group must flow.  Example- history of graphics, how rhythm affects 12 yr olds in pacing.</w:t>
      </w:r>
    </w:p>
    <w:p w:rsidR="007445B8" w:rsidRDefault="007445B8">
      <w:r>
        <w:t>Wants to see rough footage by class 3 – quality of lighting, audio, etc.  Will be graded.</w:t>
      </w:r>
    </w:p>
    <w:p w:rsidR="007445B8" w:rsidRDefault="007445B8">
      <w:r>
        <w:t>Line of attack:</w:t>
      </w:r>
    </w:p>
    <w:p w:rsidR="007445B8" w:rsidRDefault="007445B8">
      <w:r w:rsidRPr="009A2FC4">
        <w:rPr>
          <w:b/>
        </w:rPr>
        <w:t>Preproduction</w:t>
      </w:r>
      <w:r w:rsidRPr="009A2FC4">
        <w:rPr>
          <w:b/>
        </w:rPr>
        <w:br/>
      </w:r>
      <w:r>
        <w:t>Concept: getting the thoughts together – come up with a concept and storyboard.</w:t>
      </w:r>
      <w:r>
        <w:br/>
        <w:t>Research – Demographic – the audience – age appropriate.  Look, timing, content.</w:t>
      </w:r>
      <w:r>
        <w:br/>
        <w:t>Define production schedule:  video shoots, crew, cast, props.  Graphic production.  Animation.  Editing.</w:t>
      </w:r>
    </w:p>
    <w:p w:rsidR="007445B8" w:rsidRPr="00336BFC" w:rsidRDefault="007445B8">
      <w:pPr>
        <w:rPr>
          <w:b/>
        </w:rPr>
      </w:pPr>
      <w:r w:rsidRPr="00336BFC">
        <w:rPr>
          <w:b/>
        </w:rPr>
        <w:t>Production</w:t>
      </w:r>
      <w:r w:rsidRPr="00336BFC">
        <w:rPr>
          <w:b/>
        </w:rPr>
        <w:br/>
      </w:r>
      <w:r w:rsidRPr="00336BFC">
        <w:t>shoot scenes</w:t>
      </w:r>
      <w:r>
        <w:t xml:space="preserve"> based on production schedule and locations.</w:t>
      </w:r>
      <w:r>
        <w:br/>
        <w:t>Equipment for video, stills, lighting, audio.</w:t>
      </w:r>
      <w:r>
        <w:br/>
        <w:t>Actors</w:t>
      </w:r>
      <w:r>
        <w:br/>
        <w:t>Graphics work</w:t>
      </w:r>
      <w:r>
        <w:br/>
        <w:t>Animation work</w:t>
      </w:r>
    </w:p>
    <w:p w:rsidR="007445B8" w:rsidRDefault="007445B8">
      <w:r w:rsidRPr="00336BFC">
        <w:rPr>
          <w:b/>
        </w:rPr>
        <w:t>Post Production</w:t>
      </w:r>
      <w:r w:rsidRPr="00336BFC">
        <w:rPr>
          <w:b/>
        </w:rPr>
        <w:br/>
      </w:r>
      <w:r>
        <w:t>Compilation</w:t>
      </w:r>
      <w:r>
        <w:br/>
      </w:r>
      <w:r w:rsidRPr="00336BFC">
        <w:t>Editing</w:t>
      </w:r>
      <w:r>
        <w:br/>
        <w:t>Audio</w:t>
      </w:r>
    </w:p>
    <w:p w:rsidR="007445B8" w:rsidRDefault="007445B8">
      <w:r>
        <w:t xml:space="preserve">Journaling – Who is in group and roles?  Keep log of who is doing what.  </w:t>
      </w:r>
    </w:p>
    <w:p w:rsidR="007445B8" w:rsidRDefault="007445B8">
      <w:r>
        <w:t>Look</w:t>
      </w:r>
    </w:p>
    <w:p w:rsidR="007445B8" w:rsidRDefault="007445B8">
      <w:pPr>
        <w:pBdr>
          <w:bottom w:val="single" w:sz="6" w:space="1" w:color="auto"/>
        </w:pBdr>
      </w:pPr>
      <w:r>
        <w:t>570-408-7669 (snow) is bad weather hotline.</w:t>
      </w:r>
    </w:p>
    <w:p w:rsidR="007445B8" w:rsidRDefault="007445B8">
      <w:r>
        <w:t>What we need to get done today:</w:t>
      </w:r>
    </w:p>
    <w:p w:rsidR="007445B8" w:rsidRDefault="007445B8">
      <w:r>
        <w:t>Decide on topic</w:t>
      </w:r>
      <w:r>
        <w:br/>
        <w:t>Do some research – demographic – define visual aesthetic, timing, style,</w:t>
      </w:r>
      <w:r>
        <w:br/>
        <w:t>Develop outline of the topic treatment</w:t>
      </w:r>
      <w:r>
        <w:br/>
        <w:t>Flush that outline into a concept</w:t>
      </w:r>
      <w:r>
        <w:br/>
        <w:t>Begin storyboard</w:t>
      </w:r>
    </w:p>
    <w:p w:rsidR="007445B8" w:rsidRDefault="007445B8">
      <w:r>
        <w:t>For storyboard presentation we will use online or poster board.  Some templates are available on line. Can use 3x5 cards.   Include an image and a few lines describing what is happening.  Temporarily affix each frame to the storyboard so each item can be moved.</w:t>
      </w:r>
    </w:p>
    <w:p w:rsidR="007445B8" w:rsidRDefault="007445B8">
      <w:r>
        <w:t>Should use 3x4 aspect ratio not widescreen.</w:t>
      </w:r>
    </w:p>
    <w:p w:rsidR="007445B8" w:rsidRDefault="007445B8" w:rsidP="00492F97">
      <w:r>
        <w:t>---- Project team discussion time ------</w:t>
      </w:r>
    </w:p>
    <w:p w:rsidR="007445B8" w:rsidRDefault="007445B8">
      <w:r>
        <w:t>PROJECT CONCEPTS DISCUSSED:</w:t>
      </w:r>
    </w:p>
    <w:p w:rsidR="007445B8" w:rsidRDefault="007445B8">
      <w:r>
        <w:t>How to use computer</w:t>
      </w:r>
    </w:p>
    <w:p w:rsidR="007445B8" w:rsidRDefault="007445B8">
      <w:r>
        <w:t>How to use Word for teachers</w:t>
      </w:r>
    </w:p>
    <w:p w:rsidR="007445B8" w:rsidRDefault="007445B8">
      <w:r>
        <w:t>How to set up a web page – facebook , ning, social networking</w:t>
      </w:r>
      <w:r>
        <w:br/>
        <w:t>how to send attachment</w:t>
      </w:r>
    </w:p>
    <w:p w:rsidR="007445B8" w:rsidRDefault="007445B8">
      <w:r>
        <w:t>How to use SMARTboards</w:t>
      </w:r>
    </w:p>
    <w:p w:rsidR="007445B8" w:rsidRDefault="007445B8">
      <w:r>
        <w:t>Demographic – older person – but sometimes not so old, just resistant.</w:t>
      </w:r>
    </w:p>
    <w:p w:rsidR="007445B8" w:rsidRDefault="007445B8">
      <w:r>
        <w:t>Medium – an infomercial</w:t>
      </w:r>
    </w:p>
    <w:p w:rsidR="007445B8" w:rsidRDefault="007445B8">
      <w:r>
        <w:t>TEAM MEMBERS:</w:t>
      </w:r>
    </w:p>
    <w:p w:rsidR="007445B8" w:rsidRDefault="007445B8" w:rsidP="00492F97">
      <w:r>
        <w:t>Nicole   1</w:t>
      </w:r>
      <w:r w:rsidRPr="00AC10BE">
        <w:rPr>
          <w:vertAlign w:val="superscript"/>
        </w:rPr>
        <w:t>st</w:t>
      </w:r>
      <w:r>
        <w:t xml:space="preserve"> grade special ed</w:t>
      </w:r>
      <w:r>
        <w:br/>
        <w:t>Michele   Math jr high</w:t>
      </w:r>
      <w:r>
        <w:br/>
        <w:t>Kevin Adams  jr high computer</w:t>
      </w:r>
      <w:r>
        <w:br/>
        <w:t>Dave Henrich  IU29 Supervisor of Technology</w:t>
      </w:r>
    </w:p>
    <w:p w:rsidR="007445B8" w:rsidRDefault="007445B8">
      <w:r>
        <w:t xml:space="preserve">----------- </w:t>
      </w:r>
    </w:p>
    <w:p w:rsidR="007445B8" w:rsidRDefault="007445B8">
      <w:smartTag w:uri="urn:schemas-microsoft-com:office:smarttags" w:element="place">
        <w:r>
          <w:t>FLUSHING</w:t>
        </w:r>
      </w:smartTag>
      <w:r>
        <w:t xml:space="preserve"> OUT THE PROJECT:</w:t>
      </w:r>
    </w:p>
    <w:p w:rsidR="007445B8" w:rsidRDefault="007445B8">
      <w:r>
        <w:t xml:space="preserve">Decide on topic:   </w:t>
      </w:r>
      <w:r w:rsidRPr="00493F49">
        <w:rPr>
          <w:b/>
        </w:rPr>
        <w:t>How to get started with  wikispaces</w:t>
      </w:r>
      <w:r>
        <w:t xml:space="preserve">  </w:t>
      </w:r>
      <w:r>
        <w:br/>
      </w:r>
      <w:r>
        <w:br/>
        <w:t>Do some research – demographic – define visual aesthetic, timing, style: ,</w:t>
      </w:r>
      <w:r>
        <w:br/>
      </w:r>
      <w:r>
        <w:br/>
      </w:r>
      <w:r w:rsidRPr="00004275">
        <w:rPr>
          <w:b/>
        </w:rPr>
        <w:t>Demographic</w:t>
      </w:r>
      <w:r>
        <w:t xml:space="preserve"> – </w:t>
      </w:r>
      <w:r w:rsidRPr="00493F49">
        <w:rPr>
          <w:b/>
        </w:rPr>
        <w:t>teachers</w:t>
      </w:r>
      <w:r>
        <w:t xml:space="preserve">  </w:t>
      </w:r>
      <w:r>
        <w:br/>
      </w:r>
      <w:r>
        <w:br/>
      </w:r>
      <w:r w:rsidRPr="00004275">
        <w:rPr>
          <w:b/>
        </w:rPr>
        <w:t>Develop outline of the topic treatment:</w:t>
      </w:r>
      <w:r>
        <w:t xml:space="preserve">  </w:t>
      </w:r>
      <w:r>
        <w:br/>
        <w:t>An infomercial on how you can get start a classroom wikispace</w:t>
      </w:r>
      <w:r>
        <w:br/>
      </w:r>
      <w:r>
        <w:br/>
      </w:r>
      <w:r w:rsidRPr="00004275">
        <w:rPr>
          <w:b/>
        </w:rPr>
        <w:t>Flush that outline into a concept:</w:t>
      </w:r>
      <w:r w:rsidRPr="00004275">
        <w:rPr>
          <w:b/>
        </w:rPr>
        <w:br/>
      </w:r>
      <w:r>
        <w:t>Montage intro for infomercial - Are you tired of…  You can get into this at absolutely no cost to you or your school…</w:t>
      </w:r>
      <w:r>
        <w:br/>
      </w:r>
    </w:p>
    <w:p w:rsidR="007445B8" w:rsidRDefault="007445B8">
      <w:r>
        <w:t>Introduce Host, expert, host and ridiculous audience reaction.</w:t>
      </w:r>
      <w:r>
        <w:br/>
        <w:t>I bet you are wondering how to break into this exciting world of wikispaces</w:t>
      </w:r>
    </w:p>
    <w:p w:rsidR="007445B8" w:rsidRDefault="007445B8">
      <w:r>
        <w:t>Create account</w:t>
      </w:r>
    </w:p>
    <w:p w:rsidR="007445B8" w:rsidRDefault="007445B8">
      <w:r>
        <w:t>Type text on a page</w:t>
      </w:r>
    </w:p>
    <w:p w:rsidR="007445B8" w:rsidRDefault="007445B8">
      <w:r>
        <w:t>Upload files</w:t>
      </w:r>
    </w:p>
    <w:p w:rsidR="007445B8" w:rsidRDefault="007445B8">
      <w:r>
        <w:t>Invite others to participate</w:t>
      </w:r>
    </w:p>
    <w:p w:rsidR="007445B8" w:rsidRDefault="007445B8">
      <w:r>
        <w:t>Watch children enjoy learning in school any beyond.</w:t>
      </w:r>
      <w:r>
        <w:br/>
      </w:r>
      <w:r>
        <w:br/>
      </w:r>
      <w:r w:rsidRPr="00004275">
        <w:rPr>
          <w:b/>
        </w:rPr>
        <w:t>Begin storyboard:</w:t>
      </w:r>
      <w:r>
        <w:t xml:space="preserve">  Global level – cover basic images and camera shooting concepts</w:t>
      </w:r>
      <w:r>
        <w:br/>
        <w:t>Do Shooting board and dialogue later</w:t>
      </w:r>
    </w:p>
    <w:p w:rsidR="007445B8" w:rsidRDefault="007445B8">
      <w:r w:rsidRPr="00004275">
        <w:rPr>
          <w:b/>
        </w:rPr>
        <w:t>A</w:t>
      </w:r>
      <w:r>
        <w:rPr>
          <w:b/>
        </w:rPr>
        <w:t>ssigned A</w:t>
      </w:r>
      <w:r w:rsidRPr="00004275">
        <w:rPr>
          <w:b/>
        </w:rPr>
        <w:t>reas of responsibility:</w:t>
      </w:r>
    </w:p>
    <w:tbl>
      <w:tblPr>
        <w:tblW w:w="0" w:type="auto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1E0"/>
      </w:tblPr>
      <w:tblGrid>
        <w:gridCol w:w="2268"/>
        <w:gridCol w:w="4073"/>
        <w:gridCol w:w="3235"/>
      </w:tblGrid>
      <w:tr w:rsidR="007445B8" w:rsidRPr="00070440" w:rsidTr="004F3C0C">
        <w:tc>
          <w:tcPr>
            <w:tcW w:w="2268" w:type="dxa"/>
          </w:tcPr>
          <w:p w:rsidR="007445B8" w:rsidRPr="004F3C0C" w:rsidRDefault="007445B8" w:rsidP="00D3354E">
            <w:pPr>
              <w:rPr>
                <w:rFonts w:ascii="Arial" w:hAnsi="Arial" w:cs="Arial"/>
                <w:color w:val="000000"/>
                <w:sz w:val="24"/>
                <w:szCs w:val="35"/>
              </w:rPr>
            </w:pPr>
            <w:r w:rsidRPr="004F3C0C">
              <w:rPr>
                <w:rFonts w:ascii="Arial" w:hAnsi="Arial" w:cs="Arial"/>
                <w:color w:val="000000"/>
                <w:sz w:val="24"/>
                <w:szCs w:val="35"/>
              </w:rPr>
              <w:t>Writer/producer</w:t>
            </w:r>
          </w:p>
        </w:tc>
        <w:tc>
          <w:tcPr>
            <w:tcW w:w="4073" w:type="dxa"/>
          </w:tcPr>
          <w:p w:rsidR="007445B8" w:rsidRPr="004F3C0C" w:rsidRDefault="007445B8" w:rsidP="00D3354E">
            <w:pPr>
              <w:rPr>
                <w:rFonts w:ascii="Arial" w:hAnsi="Arial" w:cs="Arial"/>
                <w:color w:val="FF9900"/>
                <w:sz w:val="24"/>
                <w:szCs w:val="35"/>
              </w:rPr>
            </w:pPr>
            <w:r w:rsidRPr="004F3C0C">
              <w:rPr>
                <w:rFonts w:ascii="Arial" w:hAnsi="Arial" w:cs="Arial"/>
                <w:color w:val="FF9900"/>
                <w:sz w:val="24"/>
                <w:szCs w:val="35"/>
              </w:rPr>
              <w:t xml:space="preserve">Nicole Ruglet </w:t>
            </w:r>
          </w:p>
        </w:tc>
        <w:tc>
          <w:tcPr>
            <w:tcW w:w="3235" w:type="dxa"/>
          </w:tcPr>
          <w:p w:rsidR="007445B8" w:rsidRPr="004F3C0C" w:rsidRDefault="007445B8" w:rsidP="00D3354E">
            <w:pPr>
              <w:rPr>
                <w:rFonts w:ascii="Arial" w:hAnsi="Arial" w:cs="Arial"/>
                <w:color w:val="FF9900"/>
                <w:sz w:val="24"/>
                <w:szCs w:val="35"/>
              </w:rPr>
            </w:pPr>
            <w:smartTag w:uri="urn:schemas-microsoft-com:office:smarttags" w:element="PersonName">
              <w:r w:rsidRPr="004F3C0C">
                <w:rPr>
                  <w:rFonts w:ascii="Arial" w:hAnsi="Arial" w:cs="Arial"/>
                  <w:color w:val="FF9900"/>
                  <w:sz w:val="24"/>
                  <w:szCs w:val="35"/>
                </w:rPr>
                <w:t>Rugletni@pittstonarea.com</w:t>
              </w:r>
            </w:smartTag>
          </w:p>
        </w:tc>
      </w:tr>
      <w:tr w:rsidR="007445B8" w:rsidRPr="00070440" w:rsidTr="004F3C0C">
        <w:tc>
          <w:tcPr>
            <w:tcW w:w="2268" w:type="dxa"/>
          </w:tcPr>
          <w:p w:rsidR="007445B8" w:rsidRPr="004F3C0C" w:rsidRDefault="007445B8" w:rsidP="004F3C0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35"/>
              </w:rPr>
            </w:pPr>
            <w:r w:rsidRPr="004F3C0C">
              <w:rPr>
                <w:rFonts w:ascii="Arial" w:hAnsi="Arial" w:cs="Arial"/>
                <w:color w:val="000000"/>
                <w:sz w:val="24"/>
                <w:szCs w:val="35"/>
              </w:rPr>
              <w:t>Art/Director</w:t>
            </w:r>
          </w:p>
        </w:tc>
        <w:tc>
          <w:tcPr>
            <w:tcW w:w="4073" w:type="dxa"/>
          </w:tcPr>
          <w:p w:rsidR="007445B8" w:rsidRPr="004F3C0C" w:rsidRDefault="007445B8" w:rsidP="004F3C0C">
            <w:pPr>
              <w:spacing w:after="0" w:line="240" w:lineRule="auto"/>
              <w:rPr>
                <w:rFonts w:ascii="Arial" w:hAnsi="Arial" w:cs="Arial"/>
                <w:color w:val="0000FF"/>
                <w:sz w:val="24"/>
                <w:szCs w:val="35"/>
              </w:rPr>
            </w:pPr>
            <w:r w:rsidRPr="004F3C0C">
              <w:rPr>
                <w:rFonts w:ascii="Arial" w:hAnsi="Arial" w:cs="Arial"/>
                <w:color w:val="0000FF"/>
                <w:sz w:val="24"/>
                <w:szCs w:val="35"/>
              </w:rPr>
              <w:t>Dave  Henrich</w:t>
            </w:r>
          </w:p>
        </w:tc>
        <w:tc>
          <w:tcPr>
            <w:tcW w:w="3235" w:type="dxa"/>
          </w:tcPr>
          <w:p w:rsidR="007445B8" w:rsidRPr="004F3C0C" w:rsidRDefault="007445B8" w:rsidP="004F3C0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35"/>
              </w:rPr>
            </w:pPr>
            <w:r w:rsidRPr="004F3C0C">
              <w:rPr>
                <w:rFonts w:ascii="Arial" w:hAnsi="Arial" w:cs="Arial"/>
                <w:color w:val="0000FF"/>
                <w:sz w:val="24"/>
                <w:szCs w:val="35"/>
              </w:rPr>
              <w:t>henrd@iu29.org</w:t>
            </w:r>
          </w:p>
        </w:tc>
      </w:tr>
      <w:tr w:rsidR="007445B8" w:rsidRPr="00070440" w:rsidTr="004F3C0C">
        <w:tc>
          <w:tcPr>
            <w:tcW w:w="2268" w:type="dxa"/>
          </w:tcPr>
          <w:p w:rsidR="007445B8" w:rsidRPr="004F3C0C" w:rsidRDefault="007445B8" w:rsidP="004F3C0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35"/>
              </w:rPr>
            </w:pPr>
            <w:r w:rsidRPr="004F3C0C">
              <w:rPr>
                <w:rFonts w:ascii="Arial" w:hAnsi="Arial" w:cs="Arial"/>
                <w:color w:val="000000"/>
                <w:sz w:val="24"/>
                <w:szCs w:val="35"/>
              </w:rPr>
              <w:t>Cinematographer</w:t>
            </w:r>
          </w:p>
        </w:tc>
        <w:tc>
          <w:tcPr>
            <w:tcW w:w="4073" w:type="dxa"/>
          </w:tcPr>
          <w:p w:rsidR="007445B8" w:rsidRPr="004F3C0C" w:rsidRDefault="007445B8" w:rsidP="004F3C0C">
            <w:pPr>
              <w:spacing w:after="0" w:line="240" w:lineRule="auto"/>
              <w:rPr>
                <w:rFonts w:ascii="Arial" w:hAnsi="Arial" w:cs="Arial"/>
                <w:color w:val="FF00FF"/>
                <w:sz w:val="24"/>
                <w:szCs w:val="35"/>
              </w:rPr>
            </w:pPr>
            <w:r w:rsidRPr="004F3C0C">
              <w:rPr>
                <w:rFonts w:ascii="Arial" w:hAnsi="Arial" w:cs="Arial"/>
                <w:color w:val="FF00FF"/>
                <w:sz w:val="24"/>
                <w:szCs w:val="35"/>
              </w:rPr>
              <w:t xml:space="preserve">Michele Kleyman </w:t>
            </w:r>
          </w:p>
        </w:tc>
        <w:tc>
          <w:tcPr>
            <w:tcW w:w="3235" w:type="dxa"/>
          </w:tcPr>
          <w:p w:rsidR="007445B8" w:rsidRPr="004F3C0C" w:rsidRDefault="007445B8" w:rsidP="004F3C0C">
            <w:pPr>
              <w:spacing w:after="0" w:line="240" w:lineRule="auto"/>
              <w:rPr>
                <w:rFonts w:ascii="Arial" w:hAnsi="Arial" w:cs="Arial"/>
                <w:color w:val="FF00FF"/>
                <w:sz w:val="24"/>
                <w:szCs w:val="35"/>
              </w:rPr>
            </w:pPr>
            <w:smartTag w:uri="urn:schemas-microsoft-com:office:smarttags" w:element="PersonName">
              <w:r w:rsidRPr="004F3C0C">
                <w:rPr>
                  <w:rFonts w:ascii="Arial" w:hAnsi="Arial" w:cs="Arial"/>
                  <w:color w:val="FF00FF"/>
                  <w:sz w:val="24"/>
                  <w:szCs w:val="35"/>
                </w:rPr>
                <w:t>kleymanm@lake-lehman.k12.pa.us</w:t>
              </w:r>
            </w:smartTag>
          </w:p>
        </w:tc>
      </w:tr>
      <w:tr w:rsidR="007445B8" w:rsidRPr="00070440" w:rsidTr="004F3C0C">
        <w:tc>
          <w:tcPr>
            <w:tcW w:w="2268" w:type="dxa"/>
          </w:tcPr>
          <w:p w:rsidR="007445B8" w:rsidRPr="004F3C0C" w:rsidRDefault="007445B8" w:rsidP="00D3354E">
            <w:pPr>
              <w:rPr>
                <w:rFonts w:ascii="Arial" w:hAnsi="Arial" w:cs="Arial"/>
                <w:color w:val="000000"/>
                <w:sz w:val="24"/>
                <w:szCs w:val="35"/>
              </w:rPr>
            </w:pPr>
            <w:r w:rsidRPr="004F3C0C">
              <w:rPr>
                <w:rFonts w:ascii="Arial" w:hAnsi="Arial" w:cs="Arial"/>
                <w:color w:val="000000"/>
                <w:sz w:val="24"/>
                <w:szCs w:val="35"/>
              </w:rPr>
              <w:t>Editor</w:t>
            </w:r>
          </w:p>
        </w:tc>
        <w:tc>
          <w:tcPr>
            <w:tcW w:w="4073" w:type="dxa"/>
          </w:tcPr>
          <w:p w:rsidR="007445B8" w:rsidRPr="004F3C0C" w:rsidRDefault="007445B8" w:rsidP="00D3354E">
            <w:pPr>
              <w:rPr>
                <w:rFonts w:ascii="Arial" w:hAnsi="Arial" w:cs="Arial"/>
                <w:color w:val="00FF00"/>
                <w:sz w:val="24"/>
                <w:szCs w:val="35"/>
              </w:rPr>
            </w:pPr>
            <w:r w:rsidRPr="004F3C0C">
              <w:rPr>
                <w:rFonts w:ascii="Arial" w:hAnsi="Arial" w:cs="Arial"/>
                <w:color w:val="00FF00"/>
                <w:sz w:val="24"/>
                <w:szCs w:val="35"/>
              </w:rPr>
              <w:t xml:space="preserve">Kevin Adams </w:t>
            </w:r>
          </w:p>
        </w:tc>
        <w:tc>
          <w:tcPr>
            <w:tcW w:w="3235" w:type="dxa"/>
          </w:tcPr>
          <w:p w:rsidR="007445B8" w:rsidRPr="004F3C0C" w:rsidRDefault="007445B8" w:rsidP="00D3354E">
            <w:pPr>
              <w:rPr>
                <w:rFonts w:ascii="Arial" w:hAnsi="Arial" w:cs="Arial"/>
                <w:color w:val="00FF00"/>
                <w:sz w:val="24"/>
                <w:szCs w:val="35"/>
              </w:rPr>
            </w:pPr>
            <w:smartTag w:uri="urn:schemas-microsoft-com:office:smarttags" w:element="PersonName">
              <w:r w:rsidRPr="004F3C0C">
                <w:rPr>
                  <w:rFonts w:ascii="Arial" w:hAnsi="Arial" w:cs="Arial"/>
                  <w:color w:val="00FF00"/>
                  <w:sz w:val="24"/>
                  <w:szCs w:val="35"/>
                </w:rPr>
                <w:t>kevinadams421@gmail.com</w:t>
              </w:r>
            </w:smartTag>
          </w:p>
        </w:tc>
      </w:tr>
    </w:tbl>
    <w:p w:rsidR="007445B8" w:rsidRDefault="007445B8"/>
    <w:p w:rsidR="007445B8" w:rsidRDefault="007445B8">
      <w:r>
        <w:t>Wikispaces and GoogleDocs pages:</w:t>
      </w:r>
    </w:p>
    <w:p w:rsidR="007445B8" w:rsidRPr="0076133A" w:rsidRDefault="007445B8">
      <w:hyperlink r:id="rId4" w:history="1">
        <w:r w:rsidRPr="009F7B90">
          <w:rPr>
            <w:rStyle w:val="Hyperlink"/>
          </w:rPr>
          <w:t>http://iu29technology.wikispaces.com/</w:t>
        </w:r>
      </w:hyperlink>
      <w:r>
        <w:t xml:space="preserve"> </w:t>
      </w:r>
    </w:p>
    <w:p w:rsidR="007445B8" w:rsidRDefault="007445B8"/>
    <w:p w:rsidR="007445B8" w:rsidRDefault="007445B8">
      <w:r>
        <w:t>--lecture -------</w:t>
      </w:r>
    </w:p>
    <w:p w:rsidR="007445B8" w:rsidRPr="00EB5997" w:rsidRDefault="007445B8">
      <w:pPr>
        <w:rPr>
          <w:b/>
        </w:rPr>
      </w:pPr>
      <w:r w:rsidRPr="00EB5997">
        <w:rPr>
          <w:b/>
        </w:rPr>
        <w:t>Camera Shooting Terminology to describe camera action in storyboard</w:t>
      </w:r>
    </w:p>
    <w:p w:rsidR="007445B8" w:rsidRDefault="007445B8">
      <w:r>
        <w:t>LS = long shot</w:t>
      </w:r>
    </w:p>
    <w:p w:rsidR="007445B8" w:rsidRDefault="007445B8">
      <w:r>
        <w:t>CL = Close up – head shot</w:t>
      </w:r>
    </w:p>
    <w:p w:rsidR="007445B8" w:rsidRDefault="007445B8">
      <w:r>
        <w:t>MLS= medium long shot</w:t>
      </w:r>
    </w:p>
    <w:p w:rsidR="007445B8" w:rsidRDefault="007445B8">
      <w:r>
        <w:t>MCU = medium close up - torso</w:t>
      </w:r>
    </w:p>
    <w:p w:rsidR="007445B8" w:rsidRDefault="007445B8">
      <w:r>
        <w:t>ECU = extreme close up - eyeball</w:t>
      </w:r>
    </w:p>
    <w:sectPr w:rsidR="007445B8" w:rsidSect="00447F1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D4A71"/>
    <w:rsid w:val="00004275"/>
    <w:rsid w:val="00031726"/>
    <w:rsid w:val="00070440"/>
    <w:rsid w:val="000B4B4E"/>
    <w:rsid w:val="000D4A71"/>
    <w:rsid w:val="001658FF"/>
    <w:rsid w:val="00182D5E"/>
    <w:rsid w:val="00192061"/>
    <w:rsid w:val="002D46B7"/>
    <w:rsid w:val="002E737F"/>
    <w:rsid w:val="00336BFC"/>
    <w:rsid w:val="00382D99"/>
    <w:rsid w:val="00447F1A"/>
    <w:rsid w:val="00492F97"/>
    <w:rsid w:val="00493F49"/>
    <w:rsid w:val="004D0E18"/>
    <w:rsid w:val="004F3C0C"/>
    <w:rsid w:val="00500155"/>
    <w:rsid w:val="00501C83"/>
    <w:rsid w:val="0051367C"/>
    <w:rsid w:val="00610974"/>
    <w:rsid w:val="00657029"/>
    <w:rsid w:val="007445B8"/>
    <w:rsid w:val="00750857"/>
    <w:rsid w:val="0076133A"/>
    <w:rsid w:val="00772570"/>
    <w:rsid w:val="008C3B37"/>
    <w:rsid w:val="00901633"/>
    <w:rsid w:val="009A2FC4"/>
    <w:rsid w:val="009F7B90"/>
    <w:rsid w:val="00A11B5F"/>
    <w:rsid w:val="00A16EC2"/>
    <w:rsid w:val="00A23CFB"/>
    <w:rsid w:val="00A309B7"/>
    <w:rsid w:val="00AC10BE"/>
    <w:rsid w:val="00B01BC4"/>
    <w:rsid w:val="00B722C4"/>
    <w:rsid w:val="00BB0F74"/>
    <w:rsid w:val="00C34A9B"/>
    <w:rsid w:val="00D3354E"/>
    <w:rsid w:val="00DF2C71"/>
    <w:rsid w:val="00E0253D"/>
    <w:rsid w:val="00E45E7C"/>
    <w:rsid w:val="00EB5997"/>
    <w:rsid w:val="00EB768D"/>
    <w:rsid w:val="00EC0F45"/>
    <w:rsid w:val="00F022AB"/>
    <w:rsid w:val="00F154C9"/>
    <w:rsid w:val="00F73070"/>
    <w:rsid w:val="00F74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martTagType w:namespaceuri="urn:schemas-microsoft-com:office:smarttags" w:name="plac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7F1A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locked/>
    <w:rsid w:val="00070440"/>
    <w:pPr>
      <w:spacing w:after="200" w:line="276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76133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517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51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1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iu29technology.wikispaces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359</TotalTime>
  <Pages>4</Pages>
  <Words>527</Words>
  <Characters>3005</Characters>
  <Application>Microsoft Office Outlook</Application>
  <DocSecurity>0</DocSecurity>
  <Lines>0</Lines>
  <Paragraphs>0</Paragraphs>
  <ScaleCrop>false</ScaleCrop>
  <Company>Wilkes University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generic</dc:creator>
  <cp:keywords/>
  <dc:description/>
  <cp:lastModifiedBy>David Henrich</cp:lastModifiedBy>
  <cp:revision>17</cp:revision>
  <dcterms:created xsi:type="dcterms:W3CDTF">2009-01-17T13:40:00Z</dcterms:created>
  <dcterms:modified xsi:type="dcterms:W3CDTF">2009-01-20T02:58:00Z</dcterms:modified>
</cp:coreProperties>
</file>